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9F" w:rsidRDefault="0080449F" w:rsidP="00816A66">
      <w:pPr>
        <w:jc w:val="center"/>
        <w:rPr>
          <w:sz w:val="26"/>
        </w:rPr>
      </w:pPr>
    </w:p>
    <w:p w:rsidR="0080449F" w:rsidRPr="007B61C5" w:rsidRDefault="0080449F" w:rsidP="00816A66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5488812" r:id="rId5"/>
        </w:object>
      </w:r>
    </w:p>
    <w:p w:rsidR="0080449F" w:rsidRPr="007B61C5" w:rsidRDefault="0080449F" w:rsidP="00816A66">
      <w:pPr>
        <w:pStyle w:val="Caption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80449F" w:rsidRPr="007B61C5" w:rsidRDefault="0080449F" w:rsidP="00816A66">
      <w:pPr>
        <w:pStyle w:val="Heading2"/>
        <w:rPr>
          <w:i/>
        </w:rPr>
      </w:pPr>
      <w:r w:rsidRPr="007B61C5">
        <w:rPr>
          <w:i/>
        </w:rPr>
        <w:t>Пологівська районна рада</w:t>
      </w:r>
    </w:p>
    <w:p w:rsidR="0080449F" w:rsidRPr="007B61C5" w:rsidRDefault="0080449F" w:rsidP="00816A66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80449F" w:rsidRPr="007B61C5" w:rsidRDefault="0080449F" w:rsidP="00816A66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80449F" w:rsidRPr="007B61C5" w:rsidRDefault="0080449F" w:rsidP="00816A66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80449F" w:rsidRDefault="0080449F" w:rsidP="00816A66">
      <w:pPr>
        <w:jc w:val="both"/>
      </w:pPr>
    </w:p>
    <w:p w:rsidR="0080449F" w:rsidRPr="004D1BA7" w:rsidRDefault="0080449F" w:rsidP="00816A66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>Р і ш е н н я</w:t>
      </w:r>
    </w:p>
    <w:p w:rsidR="0080449F" w:rsidRPr="004D1BA7" w:rsidRDefault="0080449F" w:rsidP="00816A66">
      <w:pPr>
        <w:jc w:val="center"/>
        <w:outlineLvl w:val="0"/>
        <w:rPr>
          <w:b/>
          <w:bCs/>
          <w:i/>
          <w:sz w:val="28"/>
          <w:szCs w:val="28"/>
        </w:rPr>
      </w:pPr>
    </w:p>
    <w:p w:rsidR="0080449F" w:rsidRPr="00216D85" w:rsidRDefault="0080449F" w:rsidP="00300B57">
      <w:pPr>
        <w:rPr>
          <w:sz w:val="28"/>
          <w:szCs w:val="28"/>
          <w:u w:val="single"/>
        </w:rPr>
      </w:pPr>
      <w:r>
        <w:rPr>
          <w:sz w:val="28"/>
          <w:szCs w:val="28"/>
        </w:rPr>
        <w:t>29 жовтня 2020 року</w:t>
      </w:r>
      <w:r w:rsidRPr="00216D85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216D85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7</w:t>
      </w:r>
    </w:p>
    <w:p w:rsidR="0080449F" w:rsidRDefault="0080449F" w:rsidP="00816A66">
      <w:pPr>
        <w:jc w:val="both"/>
      </w:pPr>
    </w:p>
    <w:p w:rsidR="0080449F" w:rsidRPr="00887968" w:rsidRDefault="0080449F" w:rsidP="00300B57">
      <w:pPr>
        <w:spacing w:line="240" w:lineRule="exact"/>
        <w:jc w:val="both"/>
        <w:rPr>
          <w:color w:val="000000"/>
          <w:sz w:val="28"/>
          <w:szCs w:val="28"/>
        </w:rPr>
      </w:pPr>
      <w:r w:rsidRPr="0088796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</w:t>
      </w:r>
      <w:r>
        <w:rPr>
          <w:color w:val="000000"/>
          <w:sz w:val="28"/>
          <w:szCs w:val="28"/>
        </w:rPr>
        <w:t>бласті на 2020 рік (зі змінами)</w:t>
      </w:r>
    </w:p>
    <w:p w:rsidR="0080449F" w:rsidRDefault="0080449F" w:rsidP="00816A66">
      <w:pPr>
        <w:jc w:val="both"/>
      </w:pPr>
    </w:p>
    <w:p w:rsidR="0080449F" w:rsidRDefault="0080449F" w:rsidP="00816A66">
      <w:pPr>
        <w:jc w:val="both"/>
      </w:pPr>
    </w:p>
    <w:p w:rsidR="0080449F" w:rsidRPr="00816A66" w:rsidRDefault="0080449F" w:rsidP="00816A66">
      <w:pPr>
        <w:jc w:val="both"/>
        <w:rPr>
          <w:color w:val="000000"/>
          <w:sz w:val="28"/>
          <w:szCs w:val="28"/>
        </w:rPr>
      </w:pPr>
    </w:p>
    <w:p w:rsidR="0080449F" w:rsidRDefault="0080449F" w:rsidP="00816A66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816A66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816A66">
        <w:rPr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 w:rsidRPr="00816A66"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 w:rsidRPr="00816A66">
        <w:rPr>
          <w:sz w:val="28"/>
          <w:szCs w:val="28"/>
        </w:rPr>
        <w:t xml:space="preserve"> вирішила: </w:t>
      </w:r>
    </w:p>
    <w:p w:rsidR="0080449F" w:rsidRPr="00816A66" w:rsidRDefault="0080449F" w:rsidP="00816A66">
      <w:pPr>
        <w:ind w:firstLine="708"/>
        <w:jc w:val="both"/>
        <w:rPr>
          <w:sz w:val="28"/>
          <w:szCs w:val="28"/>
        </w:rPr>
      </w:pPr>
    </w:p>
    <w:p w:rsidR="0080449F" w:rsidRPr="00816A66" w:rsidRDefault="0080449F" w:rsidP="00300B57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1. 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80449F" w:rsidRPr="00816A66" w:rsidRDefault="0080449F" w:rsidP="00300B57">
      <w:pPr>
        <w:pStyle w:val="BodyText"/>
        <w:jc w:val="both"/>
        <w:rPr>
          <w:bCs/>
          <w:color w:val="000000"/>
          <w:kern w:val="2"/>
          <w:sz w:val="28"/>
          <w:szCs w:val="28"/>
        </w:rPr>
      </w:pPr>
      <w:r w:rsidRPr="00816A66">
        <w:rPr>
          <w:sz w:val="28"/>
          <w:szCs w:val="28"/>
        </w:rPr>
        <w:tab/>
      </w:r>
      <w:r w:rsidRPr="00816A66">
        <w:rPr>
          <w:bCs/>
          <w:color w:val="000000"/>
          <w:kern w:val="2"/>
          <w:sz w:val="28"/>
          <w:szCs w:val="28"/>
          <w:lang w:val="ru-RU"/>
        </w:rPr>
        <w:t>2</w:t>
      </w:r>
      <w:r w:rsidRPr="00816A66">
        <w:rPr>
          <w:bCs/>
          <w:color w:val="000000"/>
          <w:kern w:val="2"/>
          <w:sz w:val="28"/>
          <w:szCs w:val="28"/>
        </w:rPr>
        <w:t>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80449F" w:rsidRPr="00816A66" w:rsidRDefault="0080449F" w:rsidP="00300B57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0449F" w:rsidRPr="00816A66" w:rsidRDefault="0080449F" w:rsidP="00816A66">
      <w:pPr>
        <w:jc w:val="both"/>
        <w:rPr>
          <w:color w:val="000000"/>
          <w:sz w:val="28"/>
          <w:szCs w:val="28"/>
        </w:rPr>
      </w:pPr>
    </w:p>
    <w:p w:rsidR="0080449F" w:rsidRPr="00816A66" w:rsidRDefault="0080449F" w:rsidP="00816A66">
      <w:pPr>
        <w:jc w:val="both"/>
        <w:rPr>
          <w:color w:val="000000"/>
          <w:sz w:val="28"/>
          <w:szCs w:val="28"/>
        </w:rPr>
      </w:pPr>
    </w:p>
    <w:p w:rsidR="0080449F" w:rsidRPr="00816A66" w:rsidRDefault="0080449F" w:rsidP="00816A66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>Голова ради</w:t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</w:t>
      </w:r>
      <w:r w:rsidRPr="00816A66">
        <w:rPr>
          <w:sz w:val="28"/>
          <w:szCs w:val="28"/>
        </w:rPr>
        <w:t>О.П.Покутній</w:t>
      </w:r>
    </w:p>
    <w:p w:rsidR="0080449F" w:rsidRDefault="0080449F" w:rsidP="00816A66">
      <w:pPr>
        <w:jc w:val="both"/>
      </w:pPr>
    </w:p>
    <w:sectPr w:rsidR="0080449F" w:rsidSect="00816A6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A66"/>
    <w:rsid w:val="00067F56"/>
    <w:rsid w:val="00216D85"/>
    <w:rsid w:val="00300B57"/>
    <w:rsid w:val="003066E2"/>
    <w:rsid w:val="003A6259"/>
    <w:rsid w:val="003A6C6E"/>
    <w:rsid w:val="004D1BA7"/>
    <w:rsid w:val="007B61C5"/>
    <w:rsid w:val="0080449F"/>
    <w:rsid w:val="00816A66"/>
    <w:rsid w:val="00887968"/>
    <w:rsid w:val="00BF0DA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A66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6A66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6A66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6A66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6A66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16A66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816A6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6A66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1189</Words>
  <Characters>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2020-10-23T10:29:00Z</dcterms:created>
  <dcterms:modified xsi:type="dcterms:W3CDTF">2020-10-29T13:00:00Z</dcterms:modified>
</cp:coreProperties>
</file>